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 xml:space="preserve">Okulun Adı       : 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Tarih                :   22.12</w:t>
      </w:r>
      <w:r w:rsidRPr="00202459">
        <w:rPr>
          <w:rFonts w:ascii="Comic Sans MS" w:hAnsi="Comic Sans MS"/>
          <w:sz w:val="20"/>
          <w:szCs w:val="20"/>
        </w:rPr>
        <w:t>.2016</w:t>
      </w:r>
    </w:p>
    <w:p w:rsidR="00E81806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Yaş Grubu (Ay) :  48-66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  :</w:t>
      </w:r>
    </w:p>
    <w:p w:rsidR="00E81806" w:rsidRPr="00202459" w:rsidRDefault="00E81806" w:rsidP="00202459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EĞİTİM AKIŞI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Güne Başlama Zamanı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Oyun Zamanı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E81806" w:rsidRPr="00202459" w:rsidRDefault="00E81806" w:rsidP="00202459">
      <w:pPr>
        <w:pStyle w:val="NoSpacing"/>
        <w:rPr>
          <w:rFonts w:ascii="Comic Sans MS" w:hAnsi="Comic Sans MS"/>
          <w:b/>
          <w:sz w:val="20"/>
          <w:szCs w:val="20"/>
        </w:rPr>
      </w:pPr>
      <w:r w:rsidRPr="00202459">
        <w:rPr>
          <w:rFonts w:ascii="Comic Sans MS" w:hAnsi="Comic Sans MS"/>
          <w:b/>
          <w:sz w:val="20"/>
          <w:szCs w:val="20"/>
        </w:rPr>
        <w:t>Kahvaltı - Temizlik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Etkinlik Zamanı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“ ŞEKİLLER OYUNUMUZ ” isimli  oyun  etkinliği</w:t>
      </w:r>
    </w:p>
    <w:p w:rsidR="00E81806" w:rsidRPr="00202459" w:rsidRDefault="00E81806" w:rsidP="00202459">
      <w:pPr>
        <w:pStyle w:val="NoSpacing"/>
        <w:rPr>
          <w:rFonts w:ascii="Comic Sans MS" w:hAnsi="Comic Sans MS"/>
          <w:b/>
          <w:sz w:val="20"/>
          <w:szCs w:val="20"/>
        </w:rPr>
      </w:pPr>
      <w:r w:rsidRPr="00202459">
        <w:rPr>
          <w:rFonts w:ascii="Comic Sans MS" w:hAnsi="Comic Sans MS"/>
          <w:b/>
          <w:sz w:val="20"/>
          <w:szCs w:val="20"/>
        </w:rPr>
        <w:t>Öğle Yemeği, Temizlik</w:t>
      </w:r>
    </w:p>
    <w:p w:rsidR="00E81806" w:rsidRPr="00202459" w:rsidRDefault="00E81806" w:rsidP="00202459">
      <w:pPr>
        <w:pStyle w:val="NoSpacing"/>
        <w:rPr>
          <w:rFonts w:ascii="Comic Sans MS" w:hAnsi="Comic Sans MS"/>
          <w:b/>
          <w:sz w:val="20"/>
          <w:szCs w:val="20"/>
        </w:rPr>
      </w:pPr>
      <w:r w:rsidRPr="00202459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b/>
          <w:sz w:val="20"/>
          <w:szCs w:val="20"/>
        </w:rPr>
        <w:t>Kahvaltı, Temizlik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Etkinlik Zamanı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‘’ 7 NEREYE SAKLANDI? ’’ isimli okuma yazmaya hazırlık çalışmaları etkinliği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Oyun Zamanı</w:t>
      </w:r>
      <w:r>
        <w:rPr>
          <w:rFonts w:ascii="Comic Sans MS" w:hAnsi="Comic Sans MS"/>
          <w:sz w:val="20"/>
          <w:szCs w:val="20"/>
        </w:rPr>
        <w:t xml:space="preserve">  : </w:t>
      </w:r>
      <w:r w:rsidRPr="00202459">
        <w:rPr>
          <w:rFonts w:ascii="Comic Sans MS" w:hAnsi="Comic Sans MS"/>
          <w:sz w:val="20"/>
          <w:szCs w:val="20"/>
        </w:rPr>
        <w:t>Öğrenme merkezlerinde oyun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Günü Değerlendirme Zamanı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▪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▪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▪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Eve gidiş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E81806" w:rsidRPr="00202459" w:rsidRDefault="00E81806" w:rsidP="00202459">
      <w:pPr>
        <w:pStyle w:val="NoSpacing"/>
        <w:rPr>
          <w:rFonts w:ascii="Comic Sans MS" w:hAnsi="Comic Sans MS"/>
          <w:sz w:val="20"/>
          <w:szCs w:val="20"/>
        </w:rPr>
      </w:pPr>
      <w:r w:rsidRPr="00202459">
        <w:rPr>
          <w:rFonts w:ascii="Comic Sans MS" w:hAnsi="Comic Sans MS"/>
          <w:sz w:val="20"/>
          <w:szCs w:val="20"/>
        </w:rPr>
        <w:t>Genel Değerlendirme</w:t>
      </w:r>
    </w:p>
    <w:p w:rsidR="00E81806" w:rsidRDefault="00E81806" w:rsidP="00202459">
      <w:pPr>
        <w:pStyle w:val="NoSpacing"/>
      </w:pPr>
      <w:r>
        <w:t>*</w:t>
      </w:r>
    </w:p>
    <w:p w:rsidR="00E81806" w:rsidRDefault="00E81806" w:rsidP="00202459">
      <w:pPr>
        <w:pStyle w:val="NoSpacing"/>
      </w:pPr>
      <w:r>
        <w:t>*</w:t>
      </w:r>
    </w:p>
    <w:p w:rsidR="00E81806" w:rsidRDefault="00E81806" w:rsidP="00202459">
      <w:pPr>
        <w:pStyle w:val="NoSpacing"/>
      </w:pPr>
      <w:r>
        <w:t>*</w:t>
      </w:r>
    </w:p>
    <w:p w:rsidR="00E81806" w:rsidRDefault="00E81806" w:rsidP="00202459"/>
    <w:p w:rsidR="00E81806" w:rsidRPr="00436F22" w:rsidRDefault="00E81806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E81806" w:rsidRPr="00436F22" w:rsidRDefault="00E81806" w:rsidP="00577EB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ŞEKİLLER OYUNUMUZ</w:t>
      </w:r>
    </w:p>
    <w:p w:rsidR="00E81806" w:rsidRPr="00436F22" w:rsidRDefault="00E81806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Oyun </w:t>
      </w:r>
      <w:r w:rsidRPr="009322A4">
        <w:rPr>
          <w:rFonts w:ascii="Comic Sans MS" w:hAnsi="Comic Sans MS"/>
          <w:bCs/>
          <w:sz w:val="20"/>
          <w:szCs w:val="20"/>
        </w:rPr>
        <w:t xml:space="preserve"> 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(bütünleştirilmiş-küçük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E81806" w:rsidRPr="00436F22" w:rsidRDefault="00E81806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E81806" w:rsidRPr="00BB3A48" w:rsidRDefault="00E8180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3.9pt;margin-top:3.9pt;width:423.25pt;height:282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">
            <v:textbox>
              <w:txbxContent>
                <w:p w:rsidR="00E81806" w:rsidRDefault="00E81806" w:rsidP="00026048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E81806" w:rsidRPr="00026048" w:rsidRDefault="00E81806" w:rsidP="00026048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‘’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2604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ŞEKİLLER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2604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’’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 xml:space="preserve"> oyunu oynanır</w:t>
                  </w:r>
                </w:p>
                <w:p w:rsidR="00E81806" w:rsidRPr="00026048" w:rsidRDefault="00E81806" w:rsidP="0002604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 xml:space="preserve">Üç- dört metre uzunluğunda   kurdelaların  (rafya da olabilir)  uçları birleştirilerek bağlanır, daire şeklinde yere serilir.  5-6 çocuğun içine girebileceği büyüklükte olmasına özen gösterilir. </w:t>
                  </w:r>
                </w:p>
                <w:p w:rsidR="00E81806" w:rsidRPr="00026048" w:rsidRDefault="00E81806" w:rsidP="0002604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Çocuklar gruplara ayrılır, ve dairenin içine girerler. Verilen yönergeye uygun şekli yapmaya çalışırlar. Doğru yapanlar alkışlanır.</w:t>
                  </w:r>
                </w:p>
                <w:p w:rsidR="00E81806" w:rsidRPr="00026048" w:rsidRDefault="00E81806" w:rsidP="0002604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1.grup; üç kişi………………………………       üçgen  şeklini yapar</w:t>
                  </w:r>
                </w:p>
                <w:p w:rsidR="00E81806" w:rsidRPr="00026048" w:rsidRDefault="00E81806" w:rsidP="0002604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2.grup; dört kişi……………………………     kare  şeklini yapar</w:t>
                  </w:r>
                </w:p>
                <w:p w:rsidR="00E81806" w:rsidRPr="00026048" w:rsidRDefault="00E81806" w:rsidP="0002604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3.grup; beş kişi…………………………......    daire  şeklini yapar</w:t>
                  </w:r>
                </w:p>
                <w:p w:rsidR="00E81806" w:rsidRDefault="00E81806" w:rsidP="00190923">
                  <w:pPr>
                    <w:pStyle w:val="NoSpacing"/>
                    <w:jc w:val="both"/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Sınıfta bulunan ve bu şekillere benzeyen nesneleri söylemeleri istenir. Söylenen nesnelerin şekilleri hakkında konuşulur.</w:t>
                  </w:r>
                </w:p>
                <w:p w:rsidR="00E81806" w:rsidRDefault="00E81806" w:rsidP="0002604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190923">
                    <w:rPr>
                      <w:rFonts w:ascii="Comic Sans MS" w:hAnsi="Comic Sans MS"/>
                      <w:sz w:val="20"/>
                      <w:szCs w:val="20"/>
                    </w:rPr>
                    <w:t>Şekillerle  ilgili etkinlik sayfaları uygulanarak öğrenilen kavramlar pekiştirilir.</w:t>
                  </w:r>
                </w:p>
                <w:p w:rsidR="00E81806" w:rsidRDefault="00E81806" w:rsidP="0002604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81806" w:rsidRPr="00190923" w:rsidRDefault="00E81806" w:rsidP="0002604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90923">
                    <w:rPr>
                      <w:rFonts w:ascii="Comic Sans MS" w:hAnsi="Comic Sans MS"/>
                      <w:sz w:val="20"/>
                      <w:szCs w:val="20"/>
                    </w:rPr>
                    <w:t>Sert ve yumuşak nesneler  masanın üzerine yerleştirilir. Çocukların masanın çevresinde, oturmalarına rehberlik edilir. Masanın üzerinde bulunan nesnelerle ilgili sohbet edilir. Çocuklar sert-yumuşak nesneleri  inceler, dokunur. Her çocuk söylenen özellikteki nesneyi seçmeye çalışır. Seçilen sert/yumuşak nesneler  gruplar oluşturularak ayrılır.</w:t>
                  </w:r>
                </w:p>
                <w:p w:rsidR="00E81806" w:rsidRPr="00190923" w:rsidRDefault="00E81806" w:rsidP="0002604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306.5pt;height:286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">
            <v:textbox>
              <w:txbxContent>
                <w:p w:rsidR="00E81806" w:rsidRDefault="00E81806" w:rsidP="00F12C2C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67C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GÖSTERGELERİ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E81806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 xml:space="preserve"> Nesne/varlığın rengini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Nesne/varlığın şeklini söyler.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Kazanım 7: Nesne ya da varlıkları özelliklerine göre gruplar.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Nesne/varlıkları şekline göre gruplar.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8: Nesne ya da varlıkların özelliklerini karşılaştırır. </w:t>
                  </w:r>
                </w:p>
                <w:p w:rsidR="00E81806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Nesne/varlıkların şeklini ayırt eder, karşılaştırır.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12: Geometrik şekilleri tanır. 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Göstergeleri: Gösterilen geometrik şeklin ismini söyler.</w:t>
                  </w:r>
                </w:p>
                <w:p w:rsidR="00E81806" w:rsidRPr="00190923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E81806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Görsel materyalleri inceler.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</w:t>
                  </w:r>
                </w:p>
                <w:p w:rsidR="00E81806" w:rsidRPr="00190923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Kazanım 4: Küçük kas kullanımı gerektiren hareketleri yapar.</w:t>
                  </w:r>
                </w:p>
                <w:p w:rsidR="00E81806" w:rsidRPr="00026048" w:rsidRDefault="00E81806" w:rsidP="0019092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Göstergeleri: Malzemeleri yapıştırır.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M</w:t>
                  </w:r>
                  <w:r w:rsidRPr="00026048">
                    <w:rPr>
                      <w:rFonts w:ascii="Comic Sans MS" w:hAnsi="Comic Sans MS"/>
                      <w:sz w:val="20"/>
                      <w:szCs w:val="20"/>
                    </w:rPr>
                    <w:t>alzemelere elleriyle şekil verir.</w:t>
                  </w:r>
                </w:p>
              </w:txbxContent>
            </v:textbox>
          </v:shape>
        </w:pict>
      </w:r>
    </w:p>
    <w:p w:rsidR="00E81806" w:rsidRPr="00BB3A48" w:rsidRDefault="00E8180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81806" w:rsidRPr="00BB3A48" w:rsidRDefault="00E8180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8" type="#_x0000_t202" style="position:absolute;margin-left:323.65pt;margin-top:346.3pt;width:409.5pt;height:3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">
            <v:textbox>
              <w:txbxContent>
                <w:p w:rsidR="00E81806" w:rsidRDefault="00E81806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E81806" w:rsidRPr="009322A4" w:rsidRDefault="00E81806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29" type="#_x0000_t202" style="position:absolute;margin-left:318.65pt;margin-top:275.8pt;width:418.5pt;height:60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">
            <v:textbox>
              <w:txbxContent>
                <w:p w:rsidR="00E81806" w:rsidRPr="00623130" w:rsidRDefault="00E81806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Pr="00026048">
                    <w:t xml:space="preserve"> </w:t>
                  </w:r>
                  <w:r>
                    <w:t>:</w:t>
                  </w:r>
                  <w:r w:rsidRPr="00623130">
                    <w:rPr>
                      <w:rFonts w:ascii="Comic Sans MS" w:hAnsi="Comic Sans MS"/>
                      <w:sz w:val="20"/>
                      <w:szCs w:val="20"/>
                    </w:rPr>
                    <w:t>Grupta özel gereksinimli çocuk varsa öğrenme süreci, “Ek 11. MEB Okul Öncesi Eğitim Programı Özel Gereksinimli Çocukları Desteklemede Dikkat Edilmesi Gereken Noktalar” belgesindeki öneriler doğrultusunda düzenlenir.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4.1pt;margin-top:286.3pt;width:304.25pt;height:97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">
            <v:textbox>
              <w:txbxContent>
                <w:p w:rsidR="00E81806" w:rsidRDefault="00E81806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E81806" w:rsidRPr="00623130" w:rsidRDefault="00E81806" w:rsidP="00623130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2313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Kurdela,rafya,yastık,havlu,tahta,kaşık vs</w:t>
                  </w:r>
                </w:p>
                <w:p w:rsidR="00E81806" w:rsidRDefault="00E81806" w:rsidP="00623130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E81806" w:rsidRPr="00623130" w:rsidRDefault="00E81806" w:rsidP="00623130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2313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şekiller</w:t>
                  </w:r>
                </w:p>
                <w:p w:rsidR="00E81806" w:rsidRDefault="00E81806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E81806" w:rsidRPr="00623130" w:rsidRDefault="00E81806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62313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Sert-yumuşak</w:t>
                  </w:r>
                </w:p>
                <w:p w:rsidR="00E81806" w:rsidRPr="00436F22" w:rsidRDefault="00E81806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E81806" w:rsidRPr="00890E89" w:rsidRDefault="00E81806" w:rsidP="0062313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E81806" w:rsidRPr="00026048" w:rsidRDefault="00E81806" w:rsidP="0062313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Etkinlikte hangi şekilleri yaptınız</w:t>
      </w:r>
      <w:r w:rsidRPr="00026048">
        <w:rPr>
          <w:rFonts w:ascii="Comic Sans MS" w:hAnsi="Comic Sans MS"/>
          <w:sz w:val="20"/>
          <w:szCs w:val="20"/>
        </w:rPr>
        <w:t>?</w:t>
      </w:r>
    </w:p>
    <w:p w:rsidR="00E81806" w:rsidRPr="00026048" w:rsidRDefault="00E81806" w:rsidP="0062313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</w:t>
      </w:r>
      <w:r w:rsidRPr="00026048">
        <w:rPr>
          <w:rFonts w:ascii="Comic Sans MS" w:hAnsi="Comic Sans MS"/>
          <w:sz w:val="20"/>
          <w:szCs w:val="20"/>
        </w:rPr>
        <w:t>an</w:t>
      </w:r>
      <w:r>
        <w:rPr>
          <w:rFonts w:ascii="Comic Sans MS" w:hAnsi="Comic Sans MS"/>
          <w:sz w:val="20"/>
          <w:szCs w:val="20"/>
        </w:rPr>
        <w:t>gi  nesneler sertti</w:t>
      </w:r>
      <w:r w:rsidRPr="00026048">
        <w:rPr>
          <w:rFonts w:ascii="Comic Sans MS" w:hAnsi="Comic Sans MS"/>
          <w:sz w:val="20"/>
          <w:szCs w:val="20"/>
        </w:rPr>
        <w:t>?</w:t>
      </w:r>
    </w:p>
    <w:p w:rsidR="00E81806" w:rsidRPr="00026048" w:rsidRDefault="00E81806" w:rsidP="0062313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026048">
        <w:rPr>
          <w:rFonts w:ascii="Comic Sans MS" w:hAnsi="Comic Sans MS"/>
          <w:sz w:val="20"/>
          <w:szCs w:val="20"/>
        </w:rPr>
        <w:t>Hangi</w:t>
      </w:r>
      <w:r>
        <w:rPr>
          <w:rFonts w:ascii="Comic Sans MS" w:hAnsi="Comic Sans MS"/>
          <w:sz w:val="20"/>
          <w:szCs w:val="20"/>
        </w:rPr>
        <w:t xml:space="preserve"> nesneler yumuşaktı</w:t>
      </w:r>
      <w:r w:rsidRPr="00026048">
        <w:rPr>
          <w:rFonts w:ascii="Comic Sans MS" w:hAnsi="Comic Sans MS"/>
          <w:sz w:val="20"/>
          <w:szCs w:val="20"/>
        </w:rPr>
        <w:t>?</w:t>
      </w:r>
    </w:p>
    <w:p w:rsidR="00E81806" w:rsidRDefault="00E81806" w:rsidP="0062313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026048">
        <w:rPr>
          <w:rFonts w:ascii="Comic Sans MS" w:hAnsi="Comic Sans MS"/>
          <w:sz w:val="20"/>
          <w:szCs w:val="20"/>
        </w:rPr>
        <w:t>Şekillerden en çok hangisini seviyorsunuz? Neden?</w:t>
      </w:r>
    </w:p>
    <w:p w:rsidR="00E81806" w:rsidRPr="00890E89" w:rsidRDefault="00E81806" w:rsidP="0062313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>Eğitim seti 4.sayı/14.15</w:t>
      </w:r>
      <w:r w:rsidRPr="009322A4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9322A4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E81806" w:rsidRDefault="00E8180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1806" w:rsidRDefault="00E8180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1806" w:rsidRDefault="00E8180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1806" w:rsidRDefault="00E8180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1806" w:rsidRDefault="00E81806" w:rsidP="0062313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ETKİNLİK  PLANI (2)</w:t>
      </w:r>
    </w:p>
    <w:p w:rsidR="00E81806" w:rsidRDefault="00E81806" w:rsidP="0062313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 RAKAMI NEREYE SAKLANDI?</w:t>
      </w:r>
    </w:p>
    <w:p w:rsidR="00E81806" w:rsidRPr="00A1794A" w:rsidRDefault="00E81806" w:rsidP="0062313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Etkinlik  türü    : </w:t>
      </w:r>
      <w:r w:rsidRPr="00A1794A">
        <w:rPr>
          <w:rFonts w:ascii="Comic Sans MS" w:hAnsi="Comic Sans MS"/>
          <w:sz w:val="20"/>
          <w:szCs w:val="20"/>
        </w:rPr>
        <w:t>okuma yazmaya hazırlık çalışmaları ( bireysel etkinlik)</w:t>
      </w:r>
    </w:p>
    <w:p w:rsidR="00E81806" w:rsidRDefault="00E81806" w:rsidP="00623130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Yaş grubu (ay)   : </w:t>
      </w:r>
      <w:r w:rsidRPr="00A1794A">
        <w:rPr>
          <w:rFonts w:ascii="Comic Sans MS" w:hAnsi="Comic Sans MS"/>
          <w:sz w:val="20"/>
          <w:szCs w:val="20"/>
        </w:rPr>
        <w:t>48-66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E81806" w:rsidRDefault="00E81806" w:rsidP="00623130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KAZANIM VE GÖSTERGELER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2.  Nesne/durum/olayla ilgili tahminde bulunur.  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>Göstergeleri: Tahmini ile ilgili ipuçlarını açıklar. Nesne/durum/olayla ilgili tahminini söyler.</w:t>
      </w:r>
      <w:r>
        <w:rPr>
          <w:rFonts w:ascii="Comic Sans MS" w:hAnsi="Comic Sans MS"/>
          <w:sz w:val="20"/>
          <w:szCs w:val="20"/>
        </w:rPr>
        <w:t xml:space="preserve"> Gerçek durumu inceler. </w:t>
      </w:r>
      <w:r w:rsidRPr="00623130">
        <w:rPr>
          <w:rFonts w:ascii="Comic Sans MS" w:hAnsi="Comic Sans MS"/>
          <w:sz w:val="20"/>
          <w:szCs w:val="20"/>
        </w:rPr>
        <w:t xml:space="preserve">Tahmini ile gerçek durumu karşılaştırır.  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3.  Algıladıklarını hatırlar. 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Nesne/durum/olayı bir süre sonra yeniden söyler.  Hatırladıklarını yeni durumlarda kullanır. 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DİL  GELİŞİM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5.  Dili iletişim amacıyla kullanır.  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Konuşma sırasında göz teması kurar. Konuşmayı başlatır.  Konuşmayı sürdürür. Konuşmayı sonlandırır.  Sohbete katılır.     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ÖZBAKIM BECERİLERİ</w:t>
      </w:r>
    </w:p>
    <w:p w:rsidR="00E81806" w:rsidRPr="00623130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4.  Yeterli ve dengeli beslenir.  </w:t>
      </w:r>
    </w:p>
    <w:p w:rsidR="00E81806" w:rsidRDefault="00E81806" w:rsidP="00623130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Yiyecekleri yerken sağlık ve görgü kurallarına özen gösterir.  </w:t>
      </w:r>
    </w:p>
    <w:p w:rsidR="00E81806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E81806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E81806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4B3B61">
        <w:rPr>
          <w:rFonts w:ascii="Comic Sans MS" w:hAnsi="Comic Sans MS"/>
          <w:b/>
          <w:sz w:val="20"/>
          <w:szCs w:val="20"/>
        </w:rPr>
        <w:t>ÖĞRENİM   SÜRECİ</w:t>
      </w: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7 NEREYE SAKLANDI</w:t>
      </w:r>
    </w:p>
    <w:p w:rsidR="00E81806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Kartondan hazırlan 7 (yedi) rakamlarının</w:t>
      </w:r>
      <w:r w:rsidRPr="004B3B61">
        <w:rPr>
          <w:rFonts w:ascii="Comic Sans MS" w:hAnsi="Comic Sans MS"/>
          <w:sz w:val="20"/>
          <w:szCs w:val="20"/>
        </w:rPr>
        <w:t xml:space="preserve"> uçlarına </w:t>
      </w:r>
      <w:r>
        <w:rPr>
          <w:rFonts w:ascii="Comic Sans MS" w:hAnsi="Comic Sans MS"/>
          <w:sz w:val="20"/>
          <w:szCs w:val="20"/>
        </w:rPr>
        <w:t xml:space="preserve"> bir iki </w:t>
      </w:r>
      <w:r w:rsidRPr="004B3B61">
        <w:rPr>
          <w:rFonts w:ascii="Comic Sans MS" w:hAnsi="Comic Sans MS"/>
          <w:sz w:val="20"/>
          <w:szCs w:val="20"/>
        </w:rPr>
        <w:t xml:space="preserve"> karış uzunluğunda rafyalar takılır. Bu rakamlar sınıfın değişik yerlerine rafyalar dışarıda kalacak şekilde saklanır (kukla köş. evcilik, kitapların arasına,oyuncakların arasına,panoya…….vs) Çocukların ilgisi rafyalara çekilir.</w:t>
      </w:r>
      <w:r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"Çocuklar bakın sınıfımızın değişik yerlerinde bu rafyalardan  var. Acaba  rafyaların ucunda ne gizlenmiş olabilir? " der. Beyin fırtınası yapılarak ne olabileceği hakkında düşünceleri alınır. Sonunda rakamların saklandığı söylenir.</w:t>
      </w:r>
      <w:r>
        <w:rPr>
          <w:rFonts w:ascii="Comic Sans MS" w:hAnsi="Comic Sans MS"/>
          <w:sz w:val="20"/>
          <w:szCs w:val="20"/>
        </w:rPr>
        <w:t xml:space="preserve"> Başla komutu  ile her çocuk bir</w:t>
      </w:r>
      <w:r w:rsidRPr="004B3B61">
        <w:rPr>
          <w:rFonts w:ascii="Comic Sans MS" w:hAnsi="Comic Sans MS"/>
          <w:sz w:val="20"/>
          <w:szCs w:val="20"/>
        </w:rPr>
        <w:t xml:space="preserve"> tane </w:t>
      </w:r>
      <w:r>
        <w:rPr>
          <w:rFonts w:ascii="Comic Sans MS" w:hAnsi="Comic Sans MS"/>
          <w:sz w:val="20"/>
          <w:szCs w:val="20"/>
        </w:rPr>
        <w:t xml:space="preserve">7 </w:t>
      </w:r>
      <w:r w:rsidRPr="004B3B61">
        <w:rPr>
          <w:rFonts w:ascii="Comic Sans MS" w:hAnsi="Comic Sans MS"/>
          <w:sz w:val="20"/>
          <w:szCs w:val="20"/>
        </w:rPr>
        <w:t>rakamı</w:t>
      </w:r>
      <w:r>
        <w:rPr>
          <w:rFonts w:ascii="Comic Sans MS" w:hAnsi="Comic Sans MS"/>
          <w:sz w:val="20"/>
          <w:szCs w:val="20"/>
        </w:rPr>
        <w:t>nı</w:t>
      </w:r>
      <w:r w:rsidRPr="004B3B61">
        <w:rPr>
          <w:rFonts w:ascii="Comic Sans MS" w:hAnsi="Comic Sans MS"/>
          <w:sz w:val="20"/>
          <w:szCs w:val="20"/>
        </w:rPr>
        <w:t xml:space="preserve"> saklandığı yerden alır ve minderlere otururlar. Sırayla hepsi</w:t>
      </w:r>
      <w:r>
        <w:rPr>
          <w:rFonts w:ascii="Comic Sans MS" w:hAnsi="Comic Sans MS"/>
          <w:sz w:val="20"/>
          <w:szCs w:val="20"/>
        </w:rPr>
        <w:t xml:space="preserve"> elindeki rakamın kaç olduğunu </w:t>
      </w:r>
      <w:r w:rsidRPr="004B3B61">
        <w:rPr>
          <w:rFonts w:ascii="Comic Sans MS" w:hAnsi="Comic Sans MS"/>
          <w:sz w:val="20"/>
          <w:szCs w:val="20"/>
        </w:rPr>
        <w:t>söyler.</w:t>
      </w:r>
    </w:p>
    <w:p w:rsidR="00E81806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Halının üzerine oyuncaklar dökülür, sınıf üç gruba ayrılır. Müzik açılır ve şarkı bitene kadar oyuncaklar 7’şerli gruplanarak ayrılır. Gruplamayı doğru yapanlar alkışlanır. Eksik yapanlara rehberlik edilir.</w:t>
      </w:r>
    </w:p>
    <w:p w:rsidR="00E81806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Tahtaya büyükçe </w:t>
      </w:r>
      <w:r w:rsidRPr="004B3B61">
        <w:rPr>
          <w:rFonts w:ascii="Comic Sans MS" w:hAnsi="Comic Sans MS"/>
          <w:b/>
          <w:sz w:val="20"/>
          <w:szCs w:val="20"/>
        </w:rPr>
        <w:t>7</w:t>
      </w:r>
      <w:r w:rsidRPr="004B3B61">
        <w:rPr>
          <w:rFonts w:ascii="Comic Sans MS" w:hAnsi="Comic Sans MS"/>
          <w:sz w:val="20"/>
          <w:szCs w:val="20"/>
        </w:rPr>
        <w:t xml:space="preserve"> rakamı yazılır (rakamın yazılış yönüne dikkat edilir) yeni rakam tanıtılır. Çalışma sayfaları dağıtılır, yönergeye uygun öğretmen rehberliğinde yapılır</w:t>
      </w:r>
      <w:r>
        <w:rPr>
          <w:rFonts w:ascii="Comic Sans MS" w:hAnsi="Comic Sans MS"/>
          <w:sz w:val="20"/>
          <w:szCs w:val="20"/>
        </w:rPr>
        <w:t>.</w:t>
      </w: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4B3B61">
        <w:rPr>
          <w:rFonts w:ascii="Comic Sans MS" w:hAnsi="Comic Sans MS"/>
          <w:sz w:val="20"/>
          <w:szCs w:val="20"/>
        </w:rPr>
        <w:tab/>
        <w:t>‘’BEŞ KÜÇÜK KIZ’’ parmak oyunu oynanır.</w:t>
      </w: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uyandı……………………(sağ elin parmakları avuç içinde)</w:t>
      </w: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1. kız yataktan atladı……………(başparmak gösterilir)</w:t>
      </w: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2. kız pencereden baktı…………..(işaret parmağı gösterilir)</w:t>
      </w: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3. kız yüzünü yıkadı………………(orta parmak gösterilir)</w:t>
      </w: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4. kız elbiselerini giydi…………….(yüzük parmak gösterilir)</w:t>
      </w:r>
    </w:p>
    <w:p w:rsidR="00E81806" w:rsidRPr="004B3B61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5. kız çantasını aldı………………..(serçe parmak gösterilir)</w:t>
      </w:r>
    </w:p>
    <w:p w:rsidR="00E81806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okula koştular………………(parmakların hepsi açılır)</w:t>
      </w:r>
    </w:p>
    <w:p w:rsidR="00E81806" w:rsidRDefault="00E81806" w:rsidP="004B3B6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81806" w:rsidRDefault="00E81806" w:rsidP="00253A6E">
      <w:pPr>
        <w:pStyle w:val="NoSpacing"/>
        <w:rPr>
          <w:rFonts w:ascii="Comic Sans MS" w:hAnsi="Comic Sans MS"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 xml:space="preserve">                 </w:t>
      </w:r>
    </w:p>
    <w:p w:rsidR="00E81806" w:rsidRDefault="00E81806" w:rsidP="00253A6E">
      <w:pPr>
        <w:pStyle w:val="NoSpacing"/>
        <w:rPr>
          <w:rFonts w:ascii="Comic Sans MS" w:hAnsi="Comic Sans MS"/>
          <w:sz w:val="20"/>
          <w:szCs w:val="20"/>
        </w:rPr>
      </w:pPr>
    </w:p>
    <w:p w:rsidR="00E81806" w:rsidRDefault="00E81806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253A6E"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b/>
          <w:sz w:val="20"/>
          <w:szCs w:val="20"/>
        </w:rPr>
        <w:t>MATERYALLER</w:t>
      </w:r>
    </w:p>
    <w:p w:rsidR="00E81806" w:rsidRPr="00253A6E" w:rsidRDefault="00E81806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Kartondan rakamlar,</w:t>
      </w:r>
      <w:r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sz w:val="20"/>
          <w:szCs w:val="20"/>
        </w:rPr>
        <w:t>rafya</w:t>
      </w:r>
    </w:p>
    <w:p w:rsidR="00E81806" w:rsidRDefault="00E81806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253A6E">
        <w:rPr>
          <w:rFonts w:ascii="Comic Sans MS" w:hAnsi="Comic Sans MS"/>
          <w:b/>
          <w:sz w:val="20"/>
          <w:szCs w:val="20"/>
        </w:rPr>
        <w:t xml:space="preserve">SÖZCÜKLER </w:t>
      </w:r>
    </w:p>
    <w:p w:rsidR="00E81806" w:rsidRPr="00253A6E" w:rsidRDefault="00E81806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Saklanmak (gizlenmek),bulmak</w:t>
      </w:r>
    </w:p>
    <w:p w:rsidR="00E81806" w:rsidRPr="00253A6E" w:rsidRDefault="00E81806" w:rsidP="00253A6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253A6E">
        <w:rPr>
          <w:rFonts w:ascii="Comic Sans MS" w:hAnsi="Comic Sans MS"/>
          <w:b/>
          <w:sz w:val="20"/>
          <w:szCs w:val="20"/>
        </w:rPr>
        <w:t>KAVRAMLAR</w:t>
      </w:r>
    </w:p>
    <w:p w:rsidR="00E81806" w:rsidRDefault="00E81806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1-7 arası rakamlar</w:t>
      </w:r>
    </w:p>
    <w:p w:rsidR="00E81806" w:rsidRDefault="00E81806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E81806" w:rsidRDefault="00E81806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AİLE KATILIMI</w:t>
      </w:r>
    </w:p>
    <w:p w:rsidR="00E81806" w:rsidRDefault="00E81806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E81806" w:rsidRPr="00E470A5" w:rsidRDefault="00E81806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E470A5">
        <w:rPr>
          <w:rFonts w:ascii="Comic Sans MS" w:hAnsi="Comic Sans MS"/>
          <w:b/>
          <w:sz w:val="20"/>
          <w:szCs w:val="20"/>
        </w:rPr>
        <w:t>UYARLAMA</w:t>
      </w:r>
    </w:p>
    <w:p w:rsidR="00E81806" w:rsidRDefault="00E81806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1794A">
        <w:rPr>
          <w:rFonts w:ascii="Comic Sans MS" w:hAnsi="Comic Sans MS"/>
          <w:sz w:val="20"/>
          <w:szCs w:val="20"/>
        </w:rPr>
        <w:t>Grupta özel gereksinimli çocuk varsa öğrenme süreci, “Ek 11. MEB Okul Öncesi Eğitim Programı Özel Gereksinimli Çocukları Desteklemede Dikkat Edilmesi Gereken Noktalar” belgesindeki öneriler doğrultusunda düzenlenir.</w:t>
      </w:r>
    </w:p>
    <w:p w:rsidR="00E81806" w:rsidRDefault="00E81806" w:rsidP="00A1794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81806" w:rsidRPr="00E470A5" w:rsidRDefault="00E81806" w:rsidP="00E470A5"/>
    <w:p w:rsidR="00E81806" w:rsidRPr="00E470A5" w:rsidRDefault="00E81806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DEĞERLENDİRME</w:t>
      </w:r>
    </w:p>
    <w:p w:rsidR="00E81806" w:rsidRPr="00E470A5" w:rsidRDefault="00E81806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Oyunda zorlandınız mı?</w:t>
      </w:r>
    </w:p>
    <w:p w:rsidR="00E81806" w:rsidRPr="00E470A5" w:rsidRDefault="00E81806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Sınıfımız da  neler saklanmış?</w:t>
      </w:r>
    </w:p>
    <w:p w:rsidR="00E81806" w:rsidRPr="00E470A5" w:rsidRDefault="00E81806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Parmak oyununda kaç kız vardı?</w:t>
      </w:r>
    </w:p>
    <w:p w:rsidR="00E81806" w:rsidRDefault="00E81806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Eğitim seti 4.sayı/16.17.18. sayfalar yapılır</w:t>
      </w:r>
    </w:p>
    <w:p w:rsidR="00E81806" w:rsidRPr="00E470A5" w:rsidRDefault="00E81806" w:rsidP="00E470A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81806" w:rsidRDefault="00E81806" w:rsidP="00E470A5"/>
    <w:p w:rsidR="00E81806" w:rsidRPr="00E470A5" w:rsidRDefault="00E81806" w:rsidP="00E470A5"/>
    <w:sectPr w:rsidR="00E81806" w:rsidRPr="00E470A5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806" w:rsidRDefault="00E81806" w:rsidP="00806A98">
      <w:pPr>
        <w:spacing w:after="0" w:line="240" w:lineRule="auto"/>
      </w:pPr>
      <w:r>
        <w:separator/>
      </w:r>
    </w:p>
  </w:endnote>
  <w:endnote w:type="continuationSeparator" w:id="0">
    <w:p w:rsidR="00E81806" w:rsidRDefault="00E81806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06" w:rsidRDefault="00E81806">
    <w:pPr>
      <w:pStyle w:val="Footer"/>
    </w:pPr>
  </w:p>
  <w:p w:rsidR="00E81806" w:rsidRDefault="00E81806">
    <w:pPr>
      <w:pStyle w:val="Footer"/>
    </w:pPr>
  </w:p>
  <w:p w:rsidR="00E81806" w:rsidRDefault="00E818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806" w:rsidRDefault="00E81806" w:rsidP="00806A98">
      <w:pPr>
        <w:spacing w:after="0" w:line="240" w:lineRule="auto"/>
      </w:pPr>
      <w:r>
        <w:separator/>
      </w:r>
    </w:p>
  </w:footnote>
  <w:footnote w:type="continuationSeparator" w:id="0">
    <w:p w:rsidR="00E81806" w:rsidRDefault="00E81806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6048"/>
    <w:rsid w:val="000306BF"/>
    <w:rsid w:val="000614C2"/>
    <w:rsid w:val="000867DE"/>
    <w:rsid w:val="000F3B1A"/>
    <w:rsid w:val="00113F35"/>
    <w:rsid w:val="0015787C"/>
    <w:rsid w:val="00165788"/>
    <w:rsid w:val="0018560E"/>
    <w:rsid w:val="00190923"/>
    <w:rsid w:val="001A3338"/>
    <w:rsid w:val="001A45E0"/>
    <w:rsid w:val="001D0122"/>
    <w:rsid w:val="001E6C97"/>
    <w:rsid w:val="001F341C"/>
    <w:rsid w:val="001F4B0C"/>
    <w:rsid w:val="00202459"/>
    <w:rsid w:val="002134AD"/>
    <w:rsid w:val="00216154"/>
    <w:rsid w:val="002201E3"/>
    <w:rsid w:val="00245DE8"/>
    <w:rsid w:val="00253A6E"/>
    <w:rsid w:val="002A1BCC"/>
    <w:rsid w:val="002B5687"/>
    <w:rsid w:val="002C40DB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95AC1"/>
    <w:rsid w:val="00497BC7"/>
    <w:rsid w:val="004B3B61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23130"/>
    <w:rsid w:val="0064489B"/>
    <w:rsid w:val="0064774E"/>
    <w:rsid w:val="006836CC"/>
    <w:rsid w:val="006D28C4"/>
    <w:rsid w:val="006D6401"/>
    <w:rsid w:val="00764F63"/>
    <w:rsid w:val="007706DB"/>
    <w:rsid w:val="00801C8B"/>
    <w:rsid w:val="00806A98"/>
    <w:rsid w:val="008432E8"/>
    <w:rsid w:val="0085733F"/>
    <w:rsid w:val="008637FB"/>
    <w:rsid w:val="00887227"/>
    <w:rsid w:val="00890E89"/>
    <w:rsid w:val="008978B2"/>
    <w:rsid w:val="008B7296"/>
    <w:rsid w:val="008E20FE"/>
    <w:rsid w:val="009319CC"/>
    <w:rsid w:val="009322A4"/>
    <w:rsid w:val="009367C8"/>
    <w:rsid w:val="0094245F"/>
    <w:rsid w:val="00942E94"/>
    <w:rsid w:val="00954DBC"/>
    <w:rsid w:val="00961FA2"/>
    <w:rsid w:val="009A20AC"/>
    <w:rsid w:val="009A586A"/>
    <w:rsid w:val="00A0112F"/>
    <w:rsid w:val="00A10CBE"/>
    <w:rsid w:val="00A137A6"/>
    <w:rsid w:val="00A16277"/>
    <w:rsid w:val="00A1794A"/>
    <w:rsid w:val="00A62724"/>
    <w:rsid w:val="00A85CB0"/>
    <w:rsid w:val="00A93841"/>
    <w:rsid w:val="00AD00DF"/>
    <w:rsid w:val="00AE611F"/>
    <w:rsid w:val="00B131D1"/>
    <w:rsid w:val="00B60E4D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0A5"/>
    <w:rsid w:val="00E47557"/>
    <w:rsid w:val="00E81806"/>
    <w:rsid w:val="00E81E6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940CA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22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27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5</Pages>
  <Words>638</Words>
  <Characters>3640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11</cp:revision>
  <dcterms:created xsi:type="dcterms:W3CDTF">2015-06-25T20:33:00Z</dcterms:created>
  <dcterms:modified xsi:type="dcterms:W3CDTF">2016-08-27T21:03:00Z</dcterms:modified>
</cp:coreProperties>
</file>